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156B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156B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6156B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6156B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6156B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6156B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6156B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6156BA" w:rsidRPr="006156BA">
          <w:rPr>
            <w:b w:val="0"/>
          </w:rPr>
          <w:t xml:space="preserve"> 07143/030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6156BA" w:rsidP="00232C8F">
            <w:r>
              <w:t>Санитарка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6156BA" w:rsidP="00232C8F">
            <w:r>
              <w:t>18112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6156BA" w:rsidRPr="006156BA">
          <w:rPr>
            <w:rStyle w:val="aa"/>
          </w:rPr>
          <w:t xml:space="preserve"> 6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6156BA" w:rsidRPr="006156BA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6156BA" w:rsidRPr="006156BA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6156B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6156BA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6156B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6156BA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6156BA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6156BA" w:rsidP="00C31869">
            <w:pPr>
              <w:jc w:val="center"/>
            </w:pPr>
            <w:r>
              <w:t>126-228-976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6156BA" w:rsidRPr="006156BA">
          <w:rPr>
            <w:rStyle w:val="aa"/>
          </w:rPr>
          <w:t xml:space="preserve"> Уборочный инвентарь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6156BA" w:rsidRPr="006156BA">
          <w:rPr>
            <w:rStyle w:val="aa"/>
          </w:rPr>
          <w:t xml:space="preserve"> Моющие и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156B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156B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156B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6156B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6156B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B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B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B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B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B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B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Младший медицинский персонал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156B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1.3.3.,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D37BF8" w:rsidRPr="00D37BF8">
          <w:rPr>
            <w:i/>
            <w:u w:val="single"/>
          </w:rPr>
          <w:t>1. Рекомендации по улучшению и оздоровлению условий труда:</w:t>
        </w:r>
        <w:r w:rsidR="00D37BF8" w:rsidRPr="00D37BF8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D37BF8" w:rsidRPr="00D37BF8">
          <w:rPr>
            <w:i/>
            <w:u w:val="single"/>
          </w:rPr>
          <w:tab/>
          <w:t>   </w:t>
        </w:r>
        <w:r w:rsidR="00D37BF8" w:rsidRPr="00D37BF8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 w:rsidR="00D37BF8" w:rsidRPr="00D37BF8">
          <w:rPr>
            <w:i/>
            <w:u w:val="single"/>
          </w:rPr>
          <w:tab/>
          <w:t>   </w:t>
        </w:r>
        <w:r w:rsidR="00D37BF8" w:rsidRPr="00D37BF8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D37BF8" w:rsidRPr="00D37BF8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D37BF8" w:rsidRPr="00D37BF8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156B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156B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6156B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156B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156BA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6156B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156BA" w:rsidRPr="006156BA" w:rsidTr="006156B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</w:tr>
      <w:tr w:rsidR="006156BA" w:rsidRPr="006156BA" w:rsidTr="006156B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  <w:r w:rsidRPr="006156B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  <w:r w:rsidRPr="006156B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  <w:r w:rsidRPr="006156B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  <w:r w:rsidRPr="006156BA">
              <w:rPr>
                <w:vertAlign w:val="superscript"/>
              </w:rPr>
              <w:t>(дата)</w:t>
            </w:r>
          </w:p>
        </w:tc>
      </w:tr>
      <w:tr w:rsidR="006156BA" w:rsidRPr="006156BA" w:rsidTr="006156B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</w:tr>
      <w:tr w:rsidR="006156BA" w:rsidRPr="006156BA" w:rsidTr="006156B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  <w:r w:rsidRPr="006156B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  <w:r w:rsidRPr="006156B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  <w:r w:rsidRPr="006156B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  <w:r w:rsidRPr="006156BA">
              <w:rPr>
                <w:vertAlign w:val="superscript"/>
              </w:rPr>
              <w:t>(дата)</w:t>
            </w:r>
          </w:p>
        </w:tc>
      </w:tr>
      <w:tr w:rsidR="006156BA" w:rsidRPr="006156BA" w:rsidTr="006156B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6BA" w:rsidRPr="006156BA" w:rsidRDefault="006156BA" w:rsidP="004E51DC">
            <w:pPr>
              <w:pStyle w:val="a8"/>
            </w:pPr>
          </w:p>
        </w:tc>
      </w:tr>
      <w:tr w:rsidR="006156BA" w:rsidRPr="006156BA" w:rsidTr="006156B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  <w:r w:rsidRPr="006156B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  <w:r w:rsidRPr="006156B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  <w:r w:rsidRPr="006156B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56BA" w:rsidRPr="006156BA" w:rsidRDefault="006156BA" w:rsidP="004E51DC">
            <w:pPr>
              <w:pStyle w:val="a8"/>
              <w:rPr>
                <w:vertAlign w:val="superscript"/>
              </w:rPr>
            </w:pPr>
            <w:r w:rsidRPr="006156BA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893EA6" w:rsidTr="00893EA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893EA6" w:rsidP="003C5C39">
            <w:pPr>
              <w:pStyle w:val="a8"/>
            </w:pPr>
            <w:r w:rsidRPr="00893EA6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893EA6" w:rsidP="003C5C39">
            <w:pPr>
              <w:pStyle w:val="a8"/>
            </w:pPr>
            <w:r w:rsidRPr="00893EA6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D37BF8" w:rsidP="003C5C39">
            <w:pPr>
              <w:pStyle w:val="a8"/>
            </w:pPr>
            <w:r>
              <w:t>18.10.2016</w:t>
            </w:r>
          </w:p>
        </w:tc>
      </w:tr>
      <w:tr w:rsidR="00EF07A3" w:rsidRPr="00893EA6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3C5C39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EF07A3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EF07A3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893EA6" w:rsidRDefault="00893EA6" w:rsidP="00EF07A3">
            <w:pPr>
              <w:pStyle w:val="a8"/>
              <w:rPr>
                <w:vertAlign w:val="superscript"/>
              </w:rPr>
            </w:pPr>
            <w:r w:rsidRPr="00893EA6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6156B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156BA" w:rsidP="004E51DC">
            <w:pPr>
              <w:pStyle w:val="a8"/>
            </w:pPr>
            <w:r>
              <w:t>Беглова Светлана Владимировна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893E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6156B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EA6" w:rsidRDefault="00893EA6" w:rsidP="0076042D">
      <w:pPr>
        <w:pStyle w:val="a9"/>
      </w:pPr>
      <w:r>
        <w:separator/>
      </w:r>
    </w:p>
  </w:endnote>
  <w:endnote w:type="continuationSeparator" w:id="0">
    <w:p w:rsidR="00893EA6" w:rsidRDefault="00893EA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6156B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07143/030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F8592E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F8592E" w:rsidRPr="00C31869">
            <w:rPr>
              <w:rStyle w:val="ad"/>
              <w:sz w:val="20"/>
              <w:szCs w:val="20"/>
            </w:rPr>
            <w:fldChar w:fldCharType="separate"/>
          </w:r>
          <w:r w:rsidR="006156BA">
            <w:rPr>
              <w:rStyle w:val="ad"/>
              <w:noProof/>
              <w:sz w:val="20"/>
              <w:szCs w:val="20"/>
            </w:rPr>
            <w:t>1</w:t>
          </w:r>
          <w:r w:rsidR="00F8592E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156BA" w:rsidRPr="006156BA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EA6" w:rsidRDefault="00893EA6" w:rsidP="0076042D">
      <w:pPr>
        <w:pStyle w:val="a9"/>
      </w:pPr>
      <w:r>
        <w:separator/>
      </w:r>
    </w:p>
  </w:footnote>
  <w:footnote w:type="continuationSeparator" w:id="0">
    <w:p w:rsidR="00893EA6" w:rsidRDefault="00893EA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6 фтизиатрическое отделение"/>
    <w:docVar w:name="class" w:val=" не определен "/>
    <w:docVar w:name="close_doc_flag" w:val="0"/>
    <w:docVar w:name="co_classes" w:val="   "/>
    <w:docVar w:name="codeok" w:val=" 1811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30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3F705EFB5792467BB4DC7E404332407E"/>
    <w:docVar w:name="rm_id" w:val="211"/>
    <w:docVar w:name="rm_name" w:val="                                          "/>
    <w:docVar w:name="rm_number" w:val=" 07143/030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Моющие и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"/>
    <w:docVar w:name="version" w:val="51"/>
  </w:docVars>
  <w:rsids>
    <w:rsidRoot w:val="00975C17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156BA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93EA6"/>
    <w:rsid w:val="008E68DE"/>
    <w:rsid w:val="008E70C1"/>
    <w:rsid w:val="0090588D"/>
    <w:rsid w:val="0092778A"/>
    <w:rsid w:val="00967790"/>
    <w:rsid w:val="00975C17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37BF8"/>
    <w:rsid w:val="00D76DF8"/>
    <w:rsid w:val="00DB1272"/>
    <w:rsid w:val="00DB2757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41F7D"/>
    <w:rsid w:val="00F76072"/>
    <w:rsid w:val="00F8592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2016-10-17T11:41:00Z</dcterms:created>
  <dcterms:modified xsi:type="dcterms:W3CDTF">2016-10-18T09:21:00Z</dcterms:modified>
</cp:coreProperties>
</file>